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0297C" w14:textId="77777777" w:rsidR="00BE5CDB" w:rsidRDefault="00BE5CDB" w:rsidP="00BE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RYDVALE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E346293" w14:textId="77777777" w:rsidR="00BE5CDB" w:rsidRDefault="00BE5CDB" w:rsidP="00BE5CDB">
      <w:pPr>
        <w:pStyle w:val="NoSpacing"/>
        <w:rPr>
          <w:rFonts w:cs="Times New Roman"/>
          <w:szCs w:val="24"/>
        </w:rPr>
      </w:pPr>
    </w:p>
    <w:p w14:paraId="5AB663CA" w14:textId="77777777" w:rsidR="00BE5CDB" w:rsidRDefault="00BE5CDB" w:rsidP="00BE5CDB">
      <w:pPr>
        <w:pStyle w:val="NoSpacing"/>
        <w:rPr>
          <w:rFonts w:cs="Times New Roman"/>
          <w:szCs w:val="24"/>
        </w:rPr>
      </w:pPr>
    </w:p>
    <w:p w14:paraId="221F13AD" w14:textId="77777777" w:rsidR="00BE5CDB" w:rsidRDefault="00BE5CDB" w:rsidP="00BE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Polsted</w:t>
      </w:r>
      <w:proofErr w:type="spellEnd"/>
      <w:r>
        <w:rPr>
          <w:rFonts w:cs="Times New Roman"/>
          <w:szCs w:val="24"/>
        </w:rPr>
        <w:t xml:space="preserve"> of Sudbury, Suffolk(q.v.), and</w:t>
      </w:r>
    </w:p>
    <w:p w14:paraId="1D429EC7" w14:textId="77777777" w:rsidR="00BE5CDB" w:rsidRDefault="00BE5CDB" w:rsidP="00BE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Thomas Strange of Sudbury(q.v.).</w:t>
      </w:r>
    </w:p>
    <w:p w14:paraId="1FD20459" w14:textId="77777777" w:rsidR="00BE5CDB" w:rsidRDefault="00BE5CDB" w:rsidP="00BE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6FD8BD1" w14:textId="77777777" w:rsidR="00BE5CDB" w:rsidRDefault="00BE5CDB" w:rsidP="00BE5CDB">
      <w:pPr>
        <w:pStyle w:val="NoSpacing"/>
        <w:rPr>
          <w:rFonts w:cs="Times New Roman"/>
          <w:szCs w:val="24"/>
        </w:rPr>
      </w:pPr>
    </w:p>
    <w:p w14:paraId="57E9C7B0" w14:textId="77777777" w:rsidR="00BE5CDB" w:rsidRDefault="00BE5CDB" w:rsidP="00BE5CDB">
      <w:pPr>
        <w:pStyle w:val="NoSpacing"/>
        <w:rPr>
          <w:rFonts w:cs="Times New Roman"/>
          <w:szCs w:val="24"/>
        </w:rPr>
      </w:pPr>
    </w:p>
    <w:p w14:paraId="3E9E80F5" w14:textId="77777777" w:rsidR="00BE5CDB" w:rsidRDefault="00BE5CDB" w:rsidP="00BE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p w14:paraId="41A7B1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450ED" w14:textId="77777777" w:rsidR="00BE5CDB" w:rsidRDefault="00BE5CDB" w:rsidP="009139A6">
      <w:r>
        <w:separator/>
      </w:r>
    </w:p>
  </w:endnote>
  <w:endnote w:type="continuationSeparator" w:id="0">
    <w:p w14:paraId="50038738" w14:textId="77777777" w:rsidR="00BE5CDB" w:rsidRDefault="00BE5C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868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0C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15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CF9B" w14:textId="77777777" w:rsidR="00BE5CDB" w:rsidRDefault="00BE5CDB" w:rsidP="009139A6">
      <w:r>
        <w:separator/>
      </w:r>
    </w:p>
  </w:footnote>
  <w:footnote w:type="continuationSeparator" w:id="0">
    <w:p w14:paraId="24B421E1" w14:textId="77777777" w:rsidR="00BE5CDB" w:rsidRDefault="00BE5C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06B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D2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76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D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E5CD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A7164"/>
  <w15:chartTrackingRefBased/>
  <w15:docId w15:val="{225F89FD-757C-4956-B87D-F31978171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5C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2024-04-03T19:50:00Z</dcterms:created>
  <dcterms:modified xsi:type="dcterms:W3CDTF">2024-04-03T19:50:00Z</dcterms:modified>
</cp:coreProperties>
</file>